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299E4" w14:textId="3EE5A448" w:rsidR="00C47175" w:rsidRDefault="00EE26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#104e</w:t>
      </w:r>
      <w:r w:rsidR="000A1A72">
        <w:rPr>
          <w:b/>
          <w:noProof/>
          <w:sz w:val="24"/>
        </w:rPr>
        <w:t xml:space="preserve"> ad</w:t>
      </w:r>
      <w:r>
        <w:rPr>
          <w:b/>
          <w:noProof/>
          <w:sz w:val="24"/>
        </w:rPr>
        <w:t>-</w:t>
      </w:r>
      <w:r w:rsidR="000A1A72">
        <w:rPr>
          <w:b/>
          <w:noProof/>
          <w:sz w:val="24"/>
        </w:rPr>
        <w:t>h</w:t>
      </w:r>
      <w:bookmarkStart w:id="0" w:name="_GoBack"/>
      <w:bookmarkEnd w:id="0"/>
      <w:r>
        <w:rPr>
          <w:b/>
          <w:noProof/>
          <w:sz w:val="24"/>
        </w:rPr>
        <w:t>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8B1FE2">
        <w:rPr>
          <w:b/>
          <w:i/>
          <w:noProof/>
          <w:sz w:val="28"/>
        </w:rPr>
        <w:t>3371</w:t>
      </w:r>
    </w:p>
    <w:p w14:paraId="2D467601" w14:textId="77777777" w:rsidR="00C47175" w:rsidRDefault="00EE26A2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27 - 30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0329C45B" w14:textId="77777777" w:rsidR="00C47175" w:rsidRDefault="00C471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5E8F2D" w14:textId="77777777" w:rsidR="00C47175" w:rsidRDefault="00EE26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</w:p>
    <w:p w14:paraId="6AA7B36C" w14:textId="608AD6C6" w:rsidR="00C47175" w:rsidRDefault="00EE26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Revocation of </w:t>
      </w:r>
      <w:r>
        <w:rPr>
          <w:rFonts w:ascii="Arial" w:hAnsi="Arial" w:cs="Arial"/>
          <w:b/>
        </w:rPr>
        <w:t>UUAA</w:t>
      </w:r>
      <w:r>
        <w:rPr>
          <w:rFonts w:ascii="Arial" w:hAnsi="Arial" w:cs="Arial"/>
          <w:b/>
        </w:rPr>
        <w:t xml:space="preserve"> in 5GS</w:t>
      </w:r>
    </w:p>
    <w:p w14:paraId="3E9B33BD" w14:textId="77777777" w:rsidR="00C47175" w:rsidRDefault="00EE26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1CBD03" w14:textId="77777777" w:rsidR="00C47175" w:rsidRDefault="00EE26A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4.7 ID_UAS</w:t>
      </w:r>
    </w:p>
    <w:p w14:paraId="608C16BF" w14:textId="77777777" w:rsidR="00C47175" w:rsidRDefault="00EE26A2">
      <w:pPr>
        <w:pStyle w:val="Heading1"/>
      </w:pPr>
      <w:r>
        <w:t>1</w:t>
      </w:r>
      <w:r>
        <w:tab/>
        <w:t>Decision/action requested</w:t>
      </w:r>
    </w:p>
    <w:p w14:paraId="7951847C" w14:textId="77777777" w:rsidR="00C47175" w:rsidRDefault="00EE2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Approve the proposed pCR as normative text</w:t>
      </w:r>
    </w:p>
    <w:p w14:paraId="475486DA" w14:textId="77777777" w:rsidR="00C47175" w:rsidRDefault="00EE26A2">
      <w:pPr>
        <w:pStyle w:val="Heading1"/>
      </w:pPr>
      <w:r>
        <w:t>2</w:t>
      </w:r>
      <w:r>
        <w:tab/>
        <w:t>References</w:t>
      </w:r>
    </w:p>
    <w:p w14:paraId="10C63223" w14:textId="77777777" w:rsidR="00C47175" w:rsidRDefault="00EE26A2">
      <w:pPr>
        <w:pStyle w:val="Reference"/>
      </w:pPr>
      <w:r>
        <w:t>[1]</w:t>
      </w:r>
      <w:r>
        <w:tab/>
        <w:t>TR 33.854</w:t>
      </w:r>
    </w:p>
    <w:p w14:paraId="1E7E337F" w14:textId="77777777" w:rsidR="00C47175" w:rsidRDefault="00EE26A2">
      <w:pPr>
        <w:pStyle w:val="Heading1"/>
      </w:pPr>
      <w:r>
        <w:t>3</w:t>
      </w:r>
      <w:r>
        <w:tab/>
        <w:t>Rationale</w:t>
      </w:r>
    </w:p>
    <w:p w14:paraId="6A8A4D40" w14:textId="732A2D0C" w:rsidR="00C47175" w:rsidRDefault="00EE26A2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>
        <w:rPr>
          <w:lang w:eastAsia="zh-CN"/>
        </w:rPr>
        <w:t>UUAA</w:t>
      </w:r>
      <w:r>
        <w:rPr>
          <w:lang w:eastAsia="zh-CN"/>
        </w:rPr>
        <w:t xml:space="preserve"> revocation procedure based on the agreed principle in the study (i.e. TR 33.854 [1]). It is in-line with </w:t>
      </w:r>
      <w:r w:rsidR="00244990">
        <w:rPr>
          <w:lang w:eastAsia="zh-CN"/>
        </w:rPr>
        <w:t xml:space="preserve">the </w:t>
      </w:r>
      <w:r>
        <w:rPr>
          <w:lang w:eastAsia="zh-CN"/>
        </w:rPr>
        <w:t xml:space="preserve">SA2’s procedure as well. </w:t>
      </w:r>
    </w:p>
    <w:p w14:paraId="56C28057" w14:textId="77777777" w:rsidR="00C47175" w:rsidRDefault="00EE26A2">
      <w:pPr>
        <w:pStyle w:val="Heading1"/>
      </w:pPr>
      <w:r>
        <w:t>4</w:t>
      </w:r>
      <w:r>
        <w:tab/>
        <w:t>Detailed proposal</w:t>
      </w:r>
    </w:p>
    <w:p w14:paraId="7EC27F9D" w14:textId="77777777" w:rsidR="00C47175" w:rsidRDefault="00EE26A2">
      <w:pPr>
        <w:tabs>
          <w:tab w:val="left" w:pos="937"/>
        </w:tabs>
        <w:rPr>
          <w:sz w:val="24"/>
          <w:szCs w:val="24"/>
          <w:lang w:eastAsia="zh-CN"/>
        </w:rPr>
      </w:pPr>
      <w:bookmarkStart w:id="1" w:name="_Toc72825761"/>
      <w:r>
        <w:rPr>
          <w:sz w:val="24"/>
          <w:szCs w:val="24"/>
        </w:rPr>
        <w:t>pCR</w:t>
      </w:r>
    </w:p>
    <w:p w14:paraId="06A6AD77" w14:textId="77777777" w:rsidR="00C47175" w:rsidRDefault="00EE26A2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BEGINNING OF CHANGES </w:t>
      </w:r>
      <w:r>
        <w:rPr>
          <w:rFonts w:cs="Arial"/>
          <w:noProof/>
          <w:sz w:val="24"/>
          <w:szCs w:val="24"/>
          <w:highlight w:val="yellow"/>
        </w:rPr>
        <w:t>(all text new)</w:t>
      </w:r>
      <w:r>
        <w:rPr>
          <w:rFonts w:cs="Arial"/>
          <w:noProof/>
          <w:sz w:val="24"/>
          <w:szCs w:val="24"/>
        </w:rPr>
        <w:t xml:space="preserve">  ***</w:t>
      </w:r>
    </w:p>
    <w:p w14:paraId="4359526C" w14:textId="109C3537" w:rsidR="00C47175" w:rsidRDefault="00244990">
      <w:pPr>
        <w:pStyle w:val="Heading3"/>
        <w:rPr>
          <w:lang w:val="en-US"/>
        </w:rPr>
      </w:pPr>
      <w:bookmarkStart w:id="2" w:name="_Toc73974983"/>
      <w:r>
        <w:rPr>
          <w:highlight w:val="yellow"/>
          <w:lang w:val="en-US"/>
        </w:rPr>
        <w:t>5</w:t>
      </w:r>
      <w:r w:rsidR="00EE26A2">
        <w:rPr>
          <w:highlight w:val="yellow"/>
          <w:lang w:val="en-US"/>
        </w:rPr>
        <w:t>.</w:t>
      </w:r>
      <w:r>
        <w:rPr>
          <w:highlight w:val="yellow"/>
          <w:lang w:val="en-US"/>
        </w:rPr>
        <w:t>2</w:t>
      </w:r>
      <w:r w:rsidR="00EE26A2">
        <w:rPr>
          <w:highlight w:val="yellow"/>
          <w:lang w:val="en-US"/>
        </w:rPr>
        <w:t>.1.5</w:t>
      </w:r>
      <w:r w:rsidR="00EE26A2">
        <w:rPr>
          <w:lang w:val="en-US"/>
        </w:rPr>
        <w:tab/>
      </w:r>
      <w:r w:rsidR="00EE26A2">
        <w:rPr>
          <w:lang w:val="en-US"/>
        </w:rPr>
        <w:tab/>
      </w:r>
      <w:r w:rsidR="00EE26A2">
        <w:rPr>
          <w:lang w:val="en-US"/>
        </w:rPr>
        <w:tab/>
      </w:r>
      <w:bookmarkEnd w:id="2"/>
      <w:r w:rsidR="00EE26A2">
        <w:rPr>
          <w:lang w:val="en-US"/>
        </w:rPr>
        <w:t>U</w:t>
      </w:r>
      <w:r w:rsidR="00EE26A2">
        <w:rPr>
          <w:lang w:val="en-US"/>
        </w:rPr>
        <w:t xml:space="preserve">UAA Revocation  </w:t>
      </w:r>
    </w:p>
    <w:p w14:paraId="54BBC8CF" w14:textId="026FDB8B" w:rsidR="00C47175" w:rsidRDefault="00EE26A2">
      <w:r>
        <w:t xml:space="preserve">USS may trigger revocation of </w:t>
      </w:r>
      <w:r>
        <w:t>U</w:t>
      </w:r>
      <w:r>
        <w:t>UAA at any time.</w:t>
      </w:r>
      <w:r>
        <w:t xml:space="preserve"> The below description considers only the security related parameters (for full details of the flows see TS 23.256 [</w:t>
      </w:r>
      <w:r w:rsidR="00244990">
        <w:t>3</w:t>
      </w:r>
      <w:r>
        <w:t>]).</w:t>
      </w:r>
    </w:p>
    <w:p w14:paraId="4313834B" w14:textId="5BCD6F0D" w:rsidR="00C47175" w:rsidRDefault="00244990">
      <w:pPr>
        <w:jc w:val="center"/>
      </w:pPr>
      <w:r>
        <w:object w:dxaOrig="9940" w:dyaOrig="7958" w14:anchorId="5439A7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25pt;height:247.75pt" o:ole="">
            <v:imagedata r:id="rId10" o:title="" croptop="5816f" cropbottom="10881f" cropleft="827f" cropright="1234f"/>
          </v:shape>
          <o:OLEObject Type="Embed" ProgID="Visio.Drawing.11" ShapeID="_x0000_i1025" DrawAspect="Content" ObjectID="_1693659111" r:id="rId11"/>
        </w:object>
      </w:r>
    </w:p>
    <w:p w14:paraId="5EA0A2C5" w14:textId="373206F3" w:rsidR="00C47175" w:rsidRDefault="00EE26A2">
      <w:pPr>
        <w:pStyle w:val="TF"/>
      </w:pPr>
      <w:r>
        <w:t xml:space="preserve">Figure </w:t>
      </w:r>
      <w:r w:rsidR="00244990">
        <w:rPr>
          <w:highlight w:val="yellow"/>
        </w:rPr>
        <w:t>5</w:t>
      </w:r>
      <w:r>
        <w:rPr>
          <w:highlight w:val="yellow"/>
        </w:rPr>
        <w:t>.</w:t>
      </w:r>
      <w:r w:rsidR="00244990">
        <w:rPr>
          <w:highlight w:val="yellow"/>
        </w:rPr>
        <w:t>2</w:t>
      </w:r>
      <w:r>
        <w:rPr>
          <w:highlight w:val="yellow"/>
        </w:rPr>
        <w:t>.1.5-</w:t>
      </w:r>
      <w:r>
        <w:t>1: U</w:t>
      </w:r>
      <w:r>
        <w:t>U</w:t>
      </w:r>
      <w:r>
        <w:t>AA revocation in 5GS</w:t>
      </w:r>
    </w:p>
    <w:p w14:paraId="53914731" w14:textId="69F1BC94" w:rsidR="00C47175" w:rsidRDefault="00EE26A2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>
        <w:t xml:space="preserve">s </w:t>
      </w:r>
      <w:r w:rsidR="00244990">
        <w:t>N</w:t>
      </w:r>
      <w:r>
        <w:t>ote: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figure are to be </w:t>
      </w:r>
      <w:r>
        <w:t>aligned with the following steps</w:t>
      </w:r>
    </w:p>
    <w:p w14:paraId="49708369" w14:textId="402130D3" w:rsidR="00C47175" w:rsidRDefault="00EE26A2">
      <w:pPr>
        <w:pStyle w:val="B1"/>
        <w:rPr>
          <w:lang w:val="en-US"/>
        </w:rPr>
      </w:pPr>
      <w:r>
        <w:rPr>
          <w:lang w:val="en-US"/>
        </w:rPr>
        <w:lastRenderedPageBreak/>
        <w:t xml:space="preserve">1. The USS sends </w:t>
      </w:r>
      <w:r>
        <w:t xml:space="preserve">an </w:t>
      </w:r>
      <w:r>
        <w:t>UUAA</w:t>
      </w:r>
      <w:r>
        <w:t xml:space="preserve"> </w:t>
      </w:r>
      <w:r>
        <w:rPr>
          <w:lang w:val="en-US"/>
        </w:rPr>
        <w:t xml:space="preserve">revocation request to UAS-NF. The request includes GPSI, CAA-Level UAV ID, and the </w:t>
      </w:r>
      <w:r>
        <w:t>USS identifier</w:t>
      </w:r>
      <w:r>
        <w:rPr>
          <w:lang w:val="en-US"/>
        </w:rPr>
        <w:t xml:space="preserve">. </w:t>
      </w:r>
    </w:p>
    <w:p w14:paraId="7C6E3FF0" w14:textId="1699BACD" w:rsidR="00C47175" w:rsidRDefault="00EE26A2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>
        <w:t xml:space="preserve">s </w:t>
      </w:r>
      <w:r w:rsidR="00244990">
        <w:t>N</w:t>
      </w:r>
      <w:r>
        <w:t>ote:</w:t>
      </w:r>
      <w:r>
        <w:rPr>
          <w:rFonts w:hint="eastAsia"/>
          <w:lang w:eastAsia="zh-CN"/>
        </w:rPr>
        <w:tab/>
      </w:r>
      <w:r>
        <w:t>Whether the identifier of the USS is sent to the UAS NF or an identifier local to the UAS NF is FFS</w:t>
      </w:r>
    </w:p>
    <w:p w14:paraId="57269125" w14:textId="312E3F00" w:rsidR="00C47175" w:rsidRDefault="00EE26A2">
      <w:pPr>
        <w:pStyle w:val="B1"/>
      </w:pPr>
      <w:r>
        <w:rPr>
          <w:lang w:val="en-US"/>
        </w:rPr>
        <w:t xml:space="preserve">2. The UAS NF retrieves the UAV UE's context. The UE’s context contains </w:t>
      </w:r>
      <w:r>
        <w:t xml:space="preserve">identity mapping between the </w:t>
      </w:r>
      <w:r>
        <w:rPr>
          <w:lang w:eastAsia="zh-CN"/>
        </w:rPr>
        <w:t>GPSI</w:t>
      </w:r>
      <w:r>
        <w:t xml:space="preserve"> and the USS identifier that performed </w:t>
      </w:r>
      <w:r>
        <w:t>UUAA</w:t>
      </w:r>
      <w:r>
        <w:rPr>
          <w:lang w:eastAsia="zh-CN"/>
        </w:rPr>
        <w:t>. The UA</w:t>
      </w:r>
      <w:r>
        <w:rPr>
          <w:lang w:eastAsia="zh-CN"/>
        </w:rPr>
        <w:t>S</w:t>
      </w:r>
      <w:r>
        <w:rPr>
          <w:lang w:eastAsia="zh-CN"/>
        </w:rPr>
        <w:t xml:space="preserve">-NF verifies the USS revocation request by checking whether the GPSI and </w:t>
      </w:r>
      <w:r>
        <w:t>the USS identifier</w:t>
      </w:r>
      <w:r>
        <w:rPr>
          <w:lang w:eastAsia="zh-CN"/>
        </w:rPr>
        <w:t xml:space="preserve"> match the stored mapping of GPSI and USS identifier. The UA</w:t>
      </w:r>
      <w:r w:rsidR="00432AFB">
        <w:rPr>
          <w:lang w:eastAsia="zh-CN"/>
        </w:rPr>
        <w:t>S</w:t>
      </w:r>
      <w:r>
        <w:rPr>
          <w:lang w:eastAsia="zh-CN"/>
        </w:rPr>
        <w:t xml:space="preserve">-NF shall only continue the revocation procedures if </w:t>
      </w:r>
      <w:r w:rsidR="00432AFB">
        <w:rPr>
          <w:lang w:eastAsia="zh-CN"/>
        </w:rPr>
        <w:t xml:space="preserve">they </w:t>
      </w:r>
      <w:r>
        <w:rPr>
          <w:lang w:eastAsia="zh-CN"/>
        </w:rPr>
        <w:t xml:space="preserve">match. </w:t>
      </w:r>
    </w:p>
    <w:p w14:paraId="7D9B1FB0" w14:textId="77777777" w:rsidR="00C47175" w:rsidRDefault="00EE26A2">
      <w:pPr>
        <w:pStyle w:val="B1"/>
        <w:ind w:left="644" w:firstLine="0"/>
        <w:rPr>
          <w:lang w:eastAsia="zh-CN"/>
        </w:rPr>
      </w:pPr>
      <w:r>
        <w:rPr>
          <w:lang w:eastAsia="zh-CN"/>
        </w:rPr>
        <w:t xml:space="preserve">The UAS NF determines whether the target NF is an AMF or an SMF. </w:t>
      </w:r>
    </w:p>
    <w:p w14:paraId="431BAEAE" w14:textId="77777777" w:rsidR="00C47175" w:rsidRDefault="00EE26A2">
      <w:pPr>
        <w:pStyle w:val="B1"/>
        <w:numPr>
          <w:ilvl w:val="0"/>
          <w:numId w:val="22"/>
        </w:numPr>
      </w:pPr>
      <w:r>
        <w:rPr>
          <w:lang w:eastAsia="zh-CN"/>
        </w:rPr>
        <w:t xml:space="preserve">If the target NF is an AMF, the UAS NF further determines </w:t>
      </w:r>
      <w:r>
        <w:rPr>
          <w:lang w:val="en-US"/>
        </w:rPr>
        <w:t xml:space="preserve">the target AMF for revocation and continues step 3a. </w:t>
      </w:r>
    </w:p>
    <w:p w14:paraId="180919E9" w14:textId="77777777" w:rsidR="00C47175" w:rsidRDefault="00EE26A2">
      <w:pPr>
        <w:pStyle w:val="B1"/>
        <w:numPr>
          <w:ilvl w:val="0"/>
          <w:numId w:val="22"/>
        </w:numPr>
      </w:pPr>
      <w:r>
        <w:rPr>
          <w:lang w:val="en-US"/>
        </w:rPr>
        <w:t xml:space="preserve">If the target NF is an SMF, the UAS NF </w:t>
      </w:r>
      <w:r>
        <w:rPr>
          <w:lang w:eastAsia="zh-CN"/>
        </w:rPr>
        <w:t xml:space="preserve">further determines </w:t>
      </w:r>
      <w:r>
        <w:rPr>
          <w:lang w:val="en-US"/>
        </w:rPr>
        <w:t>the target SMF for revocation and continues step 3b.</w:t>
      </w:r>
    </w:p>
    <w:p w14:paraId="3033CB2C" w14:textId="421D1226" w:rsidR="00C47175" w:rsidRDefault="00EE26A2">
      <w:pPr>
        <w:pStyle w:val="B1"/>
      </w:pPr>
      <w:r>
        <w:rPr>
          <w:lang w:val="en-US"/>
        </w:rPr>
        <w:t xml:space="preserve">3a or 3b. The UAS NF sends </w:t>
      </w:r>
      <w:r>
        <w:t>to</w:t>
      </w:r>
      <w:r>
        <w:rPr>
          <w:lang w:val="en-US"/>
        </w:rPr>
        <w:t xml:space="preserve"> either the target AMF or the target SMF the </w:t>
      </w:r>
      <w:r>
        <w:t>UUAA</w:t>
      </w:r>
      <w:r>
        <w:t xml:space="preserve"> revocation message for the UE identified by the GPSI and the CAA-Level UAV ID</w:t>
      </w:r>
      <w:r w:rsidR="000C786E">
        <w:t xml:space="preserve"> </w:t>
      </w:r>
      <w:r w:rsidR="000C786E" w:rsidRPr="00244990">
        <w:t>or PDU session identified by the GPSI and the</w:t>
      </w:r>
      <w:r w:rsidR="000C786E" w:rsidRPr="00244990">
        <w:rPr>
          <w:lang w:val="en-US"/>
        </w:rPr>
        <w:t xml:space="preserve"> CAA-Level UAV ID/</w:t>
      </w:r>
      <w:r w:rsidR="000C786E" w:rsidRPr="00244990">
        <w:t>IP address</w:t>
      </w:r>
      <w:r w:rsidRPr="00244990">
        <w:t>.</w:t>
      </w:r>
      <w:r>
        <w:t xml:space="preserve">  </w:t>
      </w:r>
    </w:p>
    <w:p w14:paraId="4E06346B" w14:textId="6E4E6B6A" w:rsidR="00C47175" w:rsidRDefault="00EE26A2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>
        <w:t xml:space="preserve">s </w:t>
      </w:r>
      <w:r w:rsidR="00244990">
        <w:t>N</w:t>
      </w:r>
      <w:r>
        <w:t>ote:</w:t>
      </w:r>
      <w:r>
        <w:rPr>
          <w:rFonts w:hint="eastAsia"/>
          <w:lang w:eastAsia="zh-CN"/>
        </w:rPr>
        <w:tab/>
      </w:r>
      <w:r>
        <w:rPr>
          <w:rFonts w:eastAsia="Times New Roman"/>
          <w:lang w:val="en-US"/>
        </w:rPr>
        <w:t>Inclusion of CAA-Level UAV ID is FFS</w:t>
      </w:r>
    </w:p>
    <w:p w14:paraId="5F15DA1D" w14:textId="00D1B366" w:rsidR="00C47175" w:rsidRDefault="00EE26A2">
      <w:pPr>
        <w:pStyle w:val="B1"/>
      </w:pPr>
      <w:r>
        <w:t xml:space="preserve">4. The UAS NF responses the USS that the </w:t>
      </w:r>
      <w:r>
        <w:t>UUAA</w:t>
      </w:r>
      <w:r>
        <w:t xml:space="preserve"> revocation has been initiated. </w:t>
      </w:r>
    </w:p>
    <w:p w14:paraId="645D844B" w14:textId="6A1B1665" w:rsidR="00C47175" w:rsidRDefault="00EE26A2">
      <w:pPr>
        <w:pStyle w:val="B1"/>
        <w:rPr>
          <w:lang w:val="en-US"/>
        </w:rPr>
      </w:pPr>
      <w:r>
        <w:t xml:space="preserve">5. </w:t>
      </w:r>
      <w:r>
        <w:rPr>
          <w:lang w:val="en-US"/>
        </w:rPr>
        <w:t>If the target NF is an AMF, t</w:t>
      </w:r>
      <w:r>
        <w:t xml:space="preserve">he AMF initiates the UCU procedure and informs the UE that </w:t>
      </w:r>
      <w:r>
        <w:t>UUAA</w:t>
      </w:r>
      <w:r>
        <w:t xml:space="preserve"> is revoked. </w:t>
      </w:r>
      <w:r>
        <w:t xml:space="preserve">The AMF shall provide to UE the CAA-level UAV ID and </w:t>
      </w:r>
      <w:r w:rsidR="00E560FF">
        <w:t>U</w:t>
      </w:r>
      <w:r>
        <w:t>UAA revocation indication. The AMF takes the actions described in TS 23.256 [</w:t>
      </w:r>
      <w:r w:rsidR="00244990">
        <w:t>3</w:t>
      </w:r>
      <w:r>
        <w:t>].</w:t>
      </w:r>
    </w:p>
    <w:p w14:paraId="5B0F71AC" w14:textId="722708D8" w:rsidR="00C47175" w:rsidRDefault="00EE26A2">
      <w:pPr>
        <w:pStyle w:val="B1"/>
        <w:tabs>
          <w:tab w:val="right" w:pos="9639"/>
        </w:tabs>
      </w:pPr>
      <w:r>
        <w:rPr>
          <w:lang w:val="en-US"/>
        </w:rPr>
        <w:t xml:space="preserve">7. If the target NF is </w:t>
      </w:r>
      <w:r>
        <w:rPr>
          <w:lang w:val="en-US"/>
        </w:rPr>
        <w:t>an SMF</w:t>
      </w:r>
      <w:r>
        <w:rPr>
          <w:lang w:val="en-US"/>
        </w:rPr>
        <w:t xml:space="preserve">, the </w:t>
      </w:r>
      <w:r>
        <w:rPr>
          <w:lang w:val="en-US"/>
        </w:rPr>
        <w:t>SMF takes the actions described in TS 23.256 [</w:t>
      </w:r>
      <w:r w:rsidR="00244990">
        <w:rPr>
          <w:lang w:val="en-US"/>
        </w:rPr>
        <w:t>3</w:t>
      </w:r>
      <w:r>
        <w:rPr>
          <w:lang w:val="en-US"/>
        </w:rPr>
        <w:t>].</w:t>
      </w:r>
      <w:r>
        <w:tab/>
      </w:r>
    </w:p>
    <w:p w14:paraId="7A88A7ED" w14:textId="77777777" w:rsidR="00C47175" w:rsidRDefault="00C47175">
      <w:pPr>
        <w:pStyle w:val="B1"/>
      </w:pPr>
    </w:p>
    <w:bookmarkEnd w:id="1"/>
    <w:p w14:paraId="679F2422" w14:textId="77777777" w:rsidR="00C47175" w:rsidRDefault="00EE26A2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>END OF CHANGES   ***</w:t>
      </w:r>
    </w:p>
    <w:p w14:paraId="5F3A2210" w14:textId="77777777" w:rsidR="00C47175" w:rsidRDefault="00C47175">
      <w:pPr>
        <w:rPr>
          <w:i/>
        </w:rPr>
      </w:pPr>
    </w:p>
    <w:sectPr w:rsidR="00C471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3332A" w14:textId="77777777" w:rsidR="00457450" w:rsidRDefault="00457450">
      <w:r>
        <w:separator/>
      </w:r>
    </w:p>
  </w:endnote>
  <w:endnote w:type="continuationSeparator" w:id="0">
    <w:p w14:paraId="453EE977" w14:textId="77777777" w:rsidR="00457450" w:rsidRDefault="0045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5A468" w14:textId="77777777" w:rsidR="00457450" w:rsidRDefault="00457450">
      <w:r>
        <w:separator/>
      </w:r>
    </w:p>
  </w:footnote>
  <w:footnote w:type="continuationSeparator" w:id="0">
    <w:p w14:paraId="2EDECB08" w14:textId="77777777" w:rsidR="00457450" w:rsidRDefault="00457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637EE4"/>
    <w:multiLevelType w:val="hybridMultilevel"/>
    <w:tmpl w:val="8E12D476"/>
    <w:lvl w:ilvl="0" w:tplc="4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407C3D"/>
    <w:multiLevelType w:val="hybridMultilevel"/>
    <w:tmpl w:val="644C5628"/>
    <w:lvl w:ilvl="0" w:tplc="F12E16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6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7175"/>
    <w:rsid w:val="000A1A72"/>
    <w:rsid w:val="000C786E"/>
    <w:rsid w:val="00244990"/>
    <w:rsid w:val="00432AFB"/>
    <w:rsid w:val="00457450"/>
    <w:rsid w:val="008B1FE2"/>
    <w:rsid w:val="009236B1"/>
    <w:rsid w:val="00C47175"/>
    <w:rsid w:val="00E560FF"/>
    <w:rsid w:val="00EE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7D94B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1.vsd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DF0523-FB54-4AA9-B48B-081C939EA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DD051E-20B3-4147-8B42-14F64EB0F3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135CC6-989A-470D-AC16-A7C862D586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6</cp:revision>
  <cp:lastPrinted>1900-01-01T05:00:00Z</cp:lastPrinted>
  <dcterms:created xsi:type="dcterms:W3CDTF">2021-09-20T07:47:00Z</dcterms:created>
  <dcterms:modified xsi:type="dcterms:W3CDTF">2021-09-20T07:53:00Z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(3)/hG8nyPYLocrqDw2NoLZIpKx8LdIukykcx9wYAC1vLkPNA6mOdQx8/Xp5d3z4Q+Ylx8hRyCb
4otZ2Y9lbJNf8v4a1IYttE/EYVIYEc6a9gYy44wIwp4rf849vGTGP9f4KLzRd6NoJDyoW8is
gWalslABc0fsDrbXvTT/zc0sUoF/RibOQYJ0DHG2jgfF9Zt2UfPlC4TOtdz6a0FLWpolbu3R
tVJTJEdIGj2YNH6cK9</vt:lpwstr>
  </property>
  <property fmtid="{D5CDD505-2E9C-101B-9397-08002B2CF9AE}" pid="4" name="_2015_ms_pID_7253431">
    <vt:lpwstr>jo4VQTqdozKMTRbnuSBXaaZo8hlWCBqEiXTXt+ftpyhSIsUy7bSbmB
IOkTqty4fFusegWVnNrfRu+gwtTuHsXM3bhn3Xk85iDDnSq3W/ArmMeHVPG0aVLEqE9HQp3A
S1YgQ2rl96cAhs9SarO3i2b1cumZEOtEvjwwY29wR+OyW6MyCcZWlfEGvIGZPPfFFwFCb+Pv
lJeqyaBh54Gm98AZz9QzupYEOwzsmOTndiDx</vt:lpwstr>
  </property>
  <property fmtid="{D5CDD505-2E9C-101B-9397-08002B2CF9AE}" pid="5" name="_2015_ms_pID_7253432">
    <vt:lpwstr>dA==</vt:lpwstr>
  </property>
  <property fmtid="{D5CDD505-2E9C-101B-9397-08002B2CF9AE}" pid="6" name="ContentTypeId">
    <vt:lpwstr>0x0101006C8E648E97429F4A9C700CA2B719F885</vt:lpwstr>
  </property>
</Properties>
</file>